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2721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4C2721E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721C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721D" w14:textId="3BC69B5E" w:rsidR="00C44B8B" w:rsidRPr="002E64E0" w:rsidRDefault="00D804EC" w:rsidP="006A70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804EC">
              <w:rPr>
                <w:b/>
                <w:sz w:val="26"/>
                <w:szCs w:val="26"/>
                <w:lang w:val="en-US"/>
              </w:rPr>
              <w:t>202A_</w:t>
            </w:r>
            <w:r w:rsidR="006A7057">
              <w:rPr>
                <w:b/>
                <w:sz w:val="26"/>
                <w:szCs w:val="26"/>
              </w:rPr>
              <w:t>206</w:t>
            </w:r>
            <w:bookmarkStart w:id="0" w:name="_GoBack"/>
            <w:bookmarkEnd w:id="0"/>
          </w:p>
        </w:tc>
      </w:tr>
      <w:tr w:rsidR="00A67559" w:rsidRPr="00AD3C21" w14:paraId="34C27221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721F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7220" w14:textId="6A1F4117" w:rsidR="00A67559" w:rsidRPr="002E64E0" w:rsidRDefault="002E64E0" w:rsidP="005C37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</w:t>
            </w:r>
            <w:r w:rsidR="005C3738">
              <w:rPr>
                <w:b/>
                <w:sz w:val="26"/>
                <w:szCs w:val="26"/>
              </w:rPr>
              <w:t>21105</w:t>
            </w:r>
          </w:p>
        </w:tc>
      </w:tr>
    </w:tbl>
    <w:p w14:paraId="34C27222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4C27223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4C2722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4C27225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4C27226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4C27227" w14:textId="77777777" w:rsidR="00C44B8B" w:rsidRPr="00CB6078" w:rsidRDefault="00C44B8B" w:rsidP="00C44B8B"/>
    <w:p w14:paraId="34C27228" w14:textId="77777777" w:rsidR="00C44B8B" w:rsidRPr="00CB6078" w:rsidRDefault="00C44B8B" w:rsidP="00C44B8B"/>
    <w:p w14:paraId="34C27229" w14:textId="77777777" w:rsidR="00C44B8B" w:rsidRPr="00CB6078" w:rsidRDefault="00C44B8B" w:rsidP="00C44B8B"/>
    <w:p w14:paraId="34C2722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4C2722B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4C2722C" w14:textId="05A7A3C1" w:rsidR="00612811" w:rsidRPr="00D804EC" w:rsidRDefault="00575846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D804EC" w:rsidRPr="00AA287E">
        <w:rPr>
          <w:b/>
          <w:sz w:val="24"/>
          <w:szCs w:val="24"/>
        </w:rPr>
        <w:t>Зажим шлейфовый ШС-</w:t>
      </w:r>
      <w:r w:rsidR="002E64E0">
        <w:rPr>
          <w:b/>
          <w:sz w:val="24"/>
          <w:szCs w:val="24"/>
        </w:rPr>
        <w:t>2</w:t>
      </w:r>
      <w:r w:rsidR="005C3738">
        <w:rPr>
          <w:b/>
          <w:sz w:val="24"/>
          <w:szCs w:val="24"/>
        </w:rPr>
        <w:t>1</w:t>
      </w:r>
      <w:r w:rsidR="00D804EC" w:rsidRPr="00AA287E">
        <w:rPr>
          <w:b/>
          <w:sz w:val="24"/>
          <w:szCs w:val="24"/>
        </w:rPr>
        <w:t>,</w:t>
      </w:r>
      <w:r w:rsidR="005C3738">
        <w:rPr>
          <w:b/>
          <w:sz w:val="24"/>
          <w:szCs w:val="24"/>
        </w:rPr>
        <w:t>6/7,2</w:t>
      </w:r>
      <w:r w:rsidR="002E64E0">
        <w:rPr>
          <w:b/>
          <w:sz w:val="24"/>
          <w:szCs w:val="24"/>
        </w:rPr>
        <w:t>-0</w:t>
      </w:r>
      <w:r w:rsidR="00D804EC" w:rsidRPr="00AA287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)</w:t>
      </w:r>
      <w:r w:rsidR="00E4127F">
        <w:rPr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>Лот №</w:t>
      </w:r>
      <w:r w:rsidR="00AA670B" w:rsidRPr="00D804EC">
        <w:rPr>
          <w:b/>
          <w:sz w:val="26"/>
          <w:szCs w:val="26"/>
        </w:rPr>
        <w:t xml:space="preserve"> </w:t>
      </w:r>
      <w:r w:rsidR="00AA670B" w:rsidRPr="00E4127F">
        <w:rPr>
          <w:b/>
          <w:sz w:val="26"/>
          <w:szCs w:val="26"/>
          <w:u w:val="single"/>
        </w:rPr>
        <w:t>202</w:t>
      </w:r>
      <w:r w:rsidR="00AA670B" w:rsidRPr="00E4127F">
        <w:rPr>
          <w:b/>
          <w:sz w:val="26"/>
          <w:szCs w:val="26"/>
          <w:u w:val="single"/>
          <w:lang w:val="en-US"/>
        </w:rPr>
        <w:t>A</w:t>
      </w:r>
    </w:p>
    <w:p w14:paraId="34C2722D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4C2722E" w14:textId="77777777" w:rsidR="00612811" w:rsidRPr="00CB6078" w:rsidRDefault="00612811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C2722F" w14:textId="77777777" w:rsidR="002073AF" w:rsidRPr="00AA287E" w:rsidRDefault="00641E44" w:rsidP="002E64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A287E">
        <w:rPr>
          <w:sz w:val="24"/>
          <w:szCs w:val="24"/>
        </w:rPr>
        <w:t xml:space="preserve">Технические требования, характеристики </w:t>
      </w:r>
      <w:r w:rsidR="00770408" w:rsidRPr="00AA287E">
        <w:rPr>
          <w:sz w:val="24"/>
          <w:szCs w:val="24"/>
        </w:rPr>
        <w:t>линейной арматуры и гасителей вибрации</w:t>
      </w:r>
      <w:r w:rsidR="004F4E9E" w:rsidRPr="00AA287E">
        <w:rPr>
          <w:sz w:val="24"/>
          <w:szCs w:val="24"/>
        </w:rPr>
        <w:t xml:space="preserve"> должны соответствовать параметрам </w:t>
      </w:r>
      <w:r w:rsidR="002073AF" w:rsidRPr="00AA287E">
        <w:rPr>
          <w:sz w:val="24"/>
          <w:szCs w:val="24"/>
        </w:rPr>
        <w:t>ТУ 3449-036-27560230-04 «</w:t>
      </w:r>
      <w:r w:rsidR="002073AF" w:rsidRPr="00AA287E">
        <w:rPr>
          <w:color w:val="000000"/>
          <w:sz w:val="24"/>
          <w:szCs w:val="24"/>
        </w:rPr>
        <w:t>Зажимы соединительные шлейфовые спиральные типа ШС».</w:t>
      </w:r>
    </w:p>
    <w:p w14:paraId="34C27230" w14:textId="77777777" w:rsidR="00A305DC" w:rsidRDefault="007E5CC8" w:rsidP="007D33C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4C27274" wp14:editId="34C27275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986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341"/>
        <w:gridCol w:w="1842"/>
        <w:gridCol w:w="2034"/>
      </w:tblGrid>
      <w:tr w:rsidR="00F066F6" w:rsidRPr="00F1236F" w14:paraId="34C27235" w14:textId="590BDBCD" w:rsidTr="00F066F6">
        <w:trPr>
          <w:tblCellSpacing w:w="0" w:type="dxa"/>
          <w:jc w:val="center"/>
        </w:trPr>
        <w:tc>
          <w:tcPr>
            <w:tcW w:w="82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1" w14:textId="77777777" w:rsidR="00F066F6" w:rsidRPr="00B53BC4" w:rsidRDefault="00F066F6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Марка </w:t>
            </w:r>
            <w:r w:rsidRPr="00B53BC4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17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2" w14:textId="77777777" w:rsidR="00F066F6" w:rsidRPr="00B53BC4" w:rsidRDefault="00F066F6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Провода по ГОСТ 839, марок АС, АСКП,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53BC4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63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3" w14:textId="77777777" w:rsidR="00F066F6" w:rsidRPr="00B53BC4" w:rsidRDefault="00F066F6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87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4" w14:textId="77777777" w:rsidR="00F066F6" w:rsidRPr="00B53BC4" w:rsidRDefault="00F066F6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96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0AB0F409" w14:textId="77777777" w:rsidR="00F066F6" w:rsidRPr="00F066F6" w:rsidRDefault="00F066F6" w:rsidP="00F066F6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066F6">
              <w:rPr>
                <w:bCs/>
                <w:sz w:val="22"/>
                <w:szCs w:val="22"/>
              </w:rPr>
              <w:t>Существующий</w:t>
            </w:r>
          </w:p>
          <w:p w14:paraId="36FC1DDE" w14:textId="418EC520" w:rsidR="00F066F6" w:rsidRPr="00B53BC4" w:rsidRDefault="00F066F6" w:rsidP="00F066F6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066F6">
              <w:rPr>
                <w:bCs/>
                <w:sz w:val="22"/>
                <w:szCs w:val="22"/>
              </w:rPr>
              <w:t>аналог</w:t>
            </w:r>
          </w:p>
        </w:tc>
      </w:tr>
      <w:tr w:rsidR="00F066F6" w:rsidRPr="00F1236F" w14:paraId="34C2723B" w14:textId="011291B0" w:rsidTr="00F066F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6" w14:textId="77777777" w:rsidR="00F066F6" w:rsidRPr="00B53BC4" w:rsidRDefault="00F066F6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7" w14:textId="77777777" w:rsidR="00F066F6" w:rsidRPr="00B53BC4" w:rsidRDefault="00F066F6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sz w:val="22"/>
                <w:szCs w:val="22"/>
              </w:rPr>
              <w:t>Сечение, мм</w:t>
            </w:r>
            <w:r w:rsidRPr="00B53BC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8" w14:textId="77777777" w:rsidR="00F066F6" w:rsidRPr="00B53BC4" w:rsidRDefault="00F066F6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sz w:val="22"/>
                <w:szCs w:val="22"/>
              </w:rPr>
              <w:t>Диаметр, мм</w:t>
            </w:r>
          </w:p>
        </w:tc>
        <w:tc>
          <w:tcPr>
            <w:tcW w:w="63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9" w14:textId="77777777" w:rsidR="00F066F6" w:rsidRPr="00B53BC4" w:rsidRDefault="00F066F6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A" w14:textId="77777777" w:rsidR="00F066F6" w:rsidRPr="00B53BC4" w:rsidRDefault="00F066F6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6BBDB7" w14:textId="77777777" w:rsidR="00F066F6" w:rsidRPr="00B53BC4" w:rsidRDefault="00F066F6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066F6" w:rsidRPr="00F1236F" w14:paraId="34C27241" w14:textId="0059F8D7" w:rsidTr="00F066F6">
        <w:trPr>
          <w:tblCellSpacing w:w="0" w:type="dxa"/>
          <w:jc w:val="center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C" w14:textId="6BD5D70B" w:rsidR="00F066F6" w:rsidRPr="00B53BC4" w:rsidRDefault="00F066F6" w:rsidP="005C373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ШС-</w:t>
            </w:r>
            <w:r>
              <w:rPr>
                <w:bCs/>
                <w:sz w:val="22"/>
                <w:szCs w:val="22"/>
              </w:rPr>
              <w:t>21</w:t>
            </w:r>
            <w:r w:rsidRPr="00B53BC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6/7,2</w:t>
            </w:r>
            <w:r w:rsidRPr="00B53BC4">
              <w:rPr>
                <w:bCs/>
                <w:sz w:val="22"/>
                <w:szCs w:val="22"/>
              </w:rPr>
              <w:t>-01</w:t>
            </w: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D" w14:textId="777D1DAB" w:rsidR="00F066F6" w:rsidRPr="00B53BC4" w:rsidRDefault="00F066F6" w:rsidP="005C373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240/32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E" w14:textId="0D82F19E" w:rsidR="00F066F6" w:rsidRPr="00B53BC4" w:rsidRDefault="00F066F6" w:rsidP="005C373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F" w14:textId="73DA621F" w:rsidR="00F066F6" w:rsidRPr="00B53BC4" w:rsidRDefault="00F066F6" w:rsidP="005C373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40" w14:textId="5E100764" w:rsidR="00F066F6" w:rsidRPr="00B53BC4" w:rsidRDefault="00F066F6" w:rsidP="005C373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9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AC0981" w14:textId="3418B2BD" w:rsidR="00F066F6" w:rsidRDefault="00F066F6" w:rsidP="005C373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066F6">
              <w:rPr>
                <w:sz w:val="22"/>
                <w:szCs w:val="22"/>
              </w:rPr>
              <w:t>ПА-5-1, ПАС-240-2</w:t>
            </w:r>
          </w:p>
        </w:tc>
      </w:tr>
    </w:tbl>
    <w:p w14:paraId="34C27242" w14:textId="77777777" w:rsidR="007E5CC8" w:rsidRDefault="007E5CC8" w:rsidP="007D33C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34C27243" w14:textId="77777777" w:rsidR="007E5CC8" w:rsidRPr="00CB6078" w:rsidRDefault="007E5CC8" w:rsidP="002073AF">
      <w:pPr>
        <w:tabs>
          <w:tab w:val="left" w:pos="1134"/>
        </w:tabs>
        <w:ind w:firstLine="709"/>
        <w:rPr>
          <w:sz w:val="24"/>
          <w:szCs w:val="24"/>
        </w:rPr>
      </w:pPr>
    </w:p>
    <w:p w14:paraId="34C27244" w14:textId="77777777" w:rsidR="00612811" w:rsidRPr="00CB6078" w:rsidRDefault="00612811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4C27245" w14:textId="77777777" w:rsidR="00F64720" w:rsidRDefault="00843900" w:rsidP="002E64E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4C27246" w14:textId="77777777" w:rsidR="006C1CF7" w:rsidRPr="00A24900" w:rsidRDefault="006C1CF7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4C27247" w14:textId="77777777" w:rsidR="00F64720" w:rsidRPr="00A2490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C27248" w14:textId="77777777" w:rsidR="00F64720" w:rsidRPr="0026458C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C27249" w14:textId="77777777" w:rsidR="00F64720" w:rsidRPr="00A2490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4C2724A" w14:textId="101D3558" w:rsidR="00F6472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E64E0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C2724B" w14:textId="47C25B5A" w:rsidR="00F64720" w:rsidRPr="00A2490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="002E64E0">
        <w:rPr>
          <w:sz w:val="24"/>
          <w:szCs w:val="24"/>
        </w:rPr>
        <w:t>ся ранее на энергообъектах 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C2724C" w14:textId="5A21703D" w:rsidR="00F6472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</w:t>
      </w:r>
      <w:r w:rsidR="002E64E0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34C2724D" w14:textId="06BF6F7D" w:rsidR="00F64720" w:rsidRPr="003E0675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D9360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4C2724E" w14:textId="25307EAF" w:rsidR="00F6472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F3301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C2724F" w14:textId="77777777" w:rsidR="00FB7AEF" w:rsidRPr="00CB6078" w:rsidRDefault="00F64720" w:rsidP="002E64E0">
      <w:pPr>
        <w:tabs>
          <w:tab w:val="left" w:pos="851"/>
        </w:tabs>
        <w:spacing w:line="276" w:lineRule="auto"/>
        <w:ind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34C27250" w14:textId="20843ED4" w:rsidR="00DE0C6D" w:rsidRPr="00F64720" w:rsidRDefault="00843900" w:rsidP="002E64E0">
      <w:pPr>
        <w:tabs>
          <w:tab w:val="left" w:pos="0"/>
          <w:tab w:val="left" w:pos="90"/>
        </w:tabs>
        <w:spacing w:line="276" w:lineRule="auto"/>
        <w:ind w:firstLine="709"/>
        <w:rPr>
          <w:sz w:val="24"/>
          <w:szCs w:val="24"/>
        </w:rPr>
      </w:pPr>
      <w:r w:rsidRPr="00F64720">
        <w:rPr>
          <w:sz w:val="24"/>
          <w:szCs w:val="24"/>
        </w:rPr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</w:t>
      </w:r>
      <w:r w:rsidR="002E64E0">
        <w:rPr>
          <w:sz w:val="24"/>
          <w:szCs w:val="24"/>
        </w:rPr>
        <w:t>вку линейной арматуры для нужд 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4C27251" w14:textId="77777777" w:rsidR="001C72DB" w:rsidRPr="00CD2F05" w:rsidRDefault="00843900" w:rsidP="002E64E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4C27252" w14:textId="77777777" w:rsidR="002073AF" w:rsidRPr="00AA55FC" w:rsidRDefault="002073AF" w:rsidP="002E64E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55FC">
        <w:rPr>
          <w:sz w:val="24"/>
          <w:szCs w:val="24"/>
        </w:rPr>
        <w:t>ТУ 3449-036-27560230-04 «</w:t>
      </w:r>
      <w:r w:rsidRPr="00AA55FC">
        <w:rPr>
          <w:color w:val="000000"/>
          <w:sz w:val="24"/>
          <w:szCs w:val="24"/>
        </w:rPr>
        <w:t>Зажимы соединительные шлейфовые спиральные типа ШС»</w:t>
      </w:r>
      <w:r w:rsidR="00D500D6">
        <w:rPr>
          <w:color w:val="000000"/>
          <w:sz w:val="24"/>
          <w:szCs w:val="24"/>
        </w:rPr>
        <w:t>;</w:t>
      </w:r>
    </w:p>
    <w:p w14:paraId="34C27253" w14:textId="77777777" w:rsidR="00A67559" w:rsidRPr="00A67559" w:rsidRDefault="00A67559" w:rsidP="002E64E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4C27254" w14:textId="77777777" w:rsidR="00B73411" w:rsidRPr="00B73411" w:rsidRDefault="00843900" w:rsidP="002E64E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4C27259" w14:textId="3C6A2588" w:rsidR="00CC3003" w:rsidRPr="00B73411" w:rsidRDefault="000F598E" w:rsidP="002E64E0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</w:t>
      </w:r>
      <w:r>
        <w:rPr>
          <w:color w:val="000000"/>
          <w:sz w:val="24"/>
          <w:szCs w:val="24"/>
        </w:rPr>
        <w:t xml:space="preserve">ГОСТ 23216 </w:t>
      </w:r>
      <w:r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>
        <w:rPr>
          <w:color w:val="000000"/>
          <w:sz w:val="24"/>
          <w:szCs w:val="24"/>
        </w:rPr>
        <w:t>ГОСТ 14192 «</w:t>
      </w:r>
      <w:r>
        <w:rPr>
          <w:sz w:val="24"/>
          <w:szCs w:val="24"/>
        </w:rPr>
        <w:t>Маркировка грузов»,</w:t>
      </w:r>
      <w:r>
        <w:rPr>
          <w:color w:val="000000"/>
          <w:sz w:val="24"/>
          <w:szCs w:val="24"/>
        </w:rPr>
        <w:t xml:space="preserve"> ГОСТ 15150-69</w:t>
      </w:r>
      <w:r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="00CC3003" w:rsidRPr="00B73411">
        <w:rPr>
          <w:sz w:val="24"/>
          <w:szCs w:val="24"/>
        </w:rPr>
        <w:t>.</w:t>
      </w:r>
    </w:p>
    <w:p w14:paraId="34C2725A" w14:textId="77777777" w:rsidR="0024201B" w:rsidRPr="00461D48" w:rsidRDefault="0084390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4C2725B" w14:textId="77777777" w:rsidR="00AC31A0" w:rsidRDefault="0084390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38706C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34C2725C" w14:textId="77777777" w:rsidR="00446A53" w:rsidRPr="00446A53" w:rsidRDefault="00446A53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C2725D" w14:textId="77777777" w:rsidR="00612811" w:rsidRPr="00CB6078" w:rsidRDefault="00612811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4C2725E" w14:textId="77777777" w:rsidR="004F4E9E" w:rsidRPr="00CB6078" w:rsidRDefault="00446A53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38706C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</w:t>
      </w:r>
      <w:r w:rsidRPr="00612811">
        <w:rPr>
          <w:sz w:val="24"/>
          <w:szCs w:val="24"/>
        </w:rPr>
        <w:lastRenderedPageBreak/>
        <w:t xml:space="preserve">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4C2725F" w14:textId="77777777" w:rsidR="00590397" w:rsidRPr="00CB6078" w:rsidRDefault="00590397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C27260" w14:textId="77777777" w:rsidR="00612811" w:rsidRPr="00CB6078" w:rsidRDefault="00EA00A8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4C27261" w14:textId="77777777" w:rsidR="00612811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4C27262" w14:textId="77777777" w:rsidR="00446A53" w:rsidRPr="00CB6078" w:rsidRDefault="00446A53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C27263" w14:textId="77777777" w:rsidR="00612811" w:rsidRPr="00CB6078" w:rsidRDefault="006004FC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4C27264" w14:textId="77777777" w:rsidR="009C1A30" w:rsidRPr="00B85AF2" w:rsidRDefault="009C1A3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4C27265" w14:textId="77777777" w:rsidR="009C1A30" w:rsidRPr="00141F52" w:rsidRDefault="009C1A3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4C27266" w14:textId="77777777" w:rsidR="009C1A30" w:rsidRPr="00141F52" w:rsidRDefault="009C1A3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C27267" w14:textId="77777777" w:rsidR="009C1A30" w:rsidRPr="00920AA3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4C27268" w14:textId="77777777" w:rsidR="009C1A30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4C27269" w14:textId="77777777" w:rsidR="009C1A30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4C2726A" w14:textId="77777777" w:rsidR="009C1A30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C2726B" w14:textId="77777777" w:rsidR="004F4E9E" w:rsidRPr="009C1A30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4C2726C" w14:textId="77777777" w:rsidR="009C1A30" w:rsidRPr="00CB6078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C2726D" w14:textId="77777777" w:rsidR="00612811" w:rsidRPr="00CB6078" w:rsidRDefault="00612811" w:rsidP="002E64E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C2726E" w14:textId="27E871E1" w:rsidR="0029774B" w:rsidRDefault="0029774B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E64E0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4C2726F" w14:textId="77777777" w:rsidR="00612811" w:rsidRPr="009C1A30" w:rsidRDefault="0029774B" w:rsidP="002E64E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C27270" w14:textId="77777777" w:rsidR="001D6900" w:rsidRPr="00CB6078" w:rsidRDefault="001D6900" w:rsidP="00451C4D">
      <w:pPr>
        <w:rPr>
          <w:sz w:val="26"/>
          <w:szCs w:val="26"/>
        </w:rPr>
      </w:pPr>
    </w:p>
    <w:p w14:paraId="34C27271" w14:textId="77777777" w:rsidR="004A2665" w:rsidRPr="00CB6078" w:rsidRDefault="004A2665" w:rsidP="00451C4D">
      <w:pPr>
        <w:rPr>
          <w:sz w:val="26"/>
          <w:szCs w:val="26"/>
        </w:rPr>
      </w:pPr>
    </w:p>
    <w:p w14:paraId="34C27272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4C27273" w14:textId="5785FE76" w:rsidR="008A5CA5" w:rsidRPr="0038706C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</w:t>
      </w:r>
      <w:r w:rsidR="002E64E0">
        <w:rPr>
          <w:sz w:val="22"/>
          <w:szCs w:val="22"/>
        </w:rPr>
        <w:t xml:space="preserve">сть                          </w:t>
      </w:r>
      <w:r w:rsidRPr="00CB6078">
        <w:rPr>
          <w:sz w:val="22"/>
          <w:szCs w:val="22"/>
        </w:rPr>
        <w:t xml:space="preserve">                      </w:t>
      </w:r>
      <w:r w:rsidR="002E64E0">
        <w:rPr>
          <w:sz w:val="22"/>
          <w:szCs w:val="22"/>
        </w:rPr>
        <w:t xml:space="preserve">     </w:t>
      </w:r>
      <w:r w:rsidR="00515EFF" w:rsidRPr="00CB6078">
        <w:rPr>
          <w:sz w:val="22"/>
          <w:szCs w:val="22"/>
        </w:rPr>
        <w:t xml:space="preserve"> </w:t>
      </w:r>
      <w:r w:rsidR="002E64E0">
        <w:rPr>
          <w:sz w:val="22"/>
          <w:szCs w:val="22"/>
        </w:rPr>
        <w:t xml:space="preserve">   подпись                </w:t>
      </w:r>
      <w:r w:rsidR="00515EFF" w:rsidRPr="00CB6078">
        <w:rPr>
          <w:sz w:val="22"/>
          <w:szCs w:val="22"/>
        </w:rPr>
        <w:t xml:space="preserve">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sectPr w:rsidR="008A5CA5" w:rsidRPr="0038706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EF22C" w14:textId="77777777" w:rsidR="0079203F" w:rsidRDefault="0079203F">
      <w:r>
        <w:separator/>
      </w:r>
    </w:p>
  </w:endnote>
  <w:endnote w:type="continuationSeparator" w:id="0">
    <w:p w14:paraId="5FFCEB09" w14:textId="77777777" w:rsidR="0079203F" w:rsidRDefault="00792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8FA79" w14:textId="77777777" w:rsidR="0079203F" w:rsidRDefault="0079203F">
      <w:r>
        <w:separator/>
      </w:r>
    </w:p>
  </w:footnote>
  <w:footnote w:type="continuationSeparator" w:id="0">
    <w:p w14:paraId="08E9D167" w14:textId="77777777" w:rsidR="0079203F" w:rsidRDefault="00792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2727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4C2727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592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6DD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440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98E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CD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3AF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4E0"/>
    <w:rsid w:val="002E6C8A"/>
    <w:rsid w:val="002F0529"/>
    <w:rsid w:val="002F2431"/>
    <w:rsid w:val="002F2B35"/>
    <w:rsid w:val="002F3301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B63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06C"/>
    <w:rsid w:val="003918DA"/>
    <w:rsid w:val="00391F3C"/>
    <w:rsid w:val="00393C53"/>
    <w:rsid w:val="00395E7A"/>
    <w:rsid w:val="0039649E"/>
    <w:rsid w:val="003A2528"/>
    <w:rsid w:val="003A2F10"/>
    <w:rsid w:val="003A2FF9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44B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3F2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584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3738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33D"/>
    <w:rsid w:val="005E7A9A"/>
    <w:rsid w:val="005E7B14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057"/>
    <w:rsid w:val="006A7360"/>
    <w:rsid w:val="006B1281"/>
    <w:rsid w:val="006B1836"/>
    <w:rsid w:val="006B1DEF"/>
    <w:rsid w:val="006B2F64"/>
    <w:rsid w:val="006B4A0A"/>
    <w:rsid w:val="006B4B4D"/>
    <w:rsid w:val="006B64A3"/>
    <w:rsid w:val="006B6BFB"/>
    <w:rsid w:val="006B7AFA"/>
    <w:rsid w:val="006C046F"/>
    <w:rsid w:val="006C1CF7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03F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DA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3CA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5AC3"/>
    <w:rsid w:val="007E5CC8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59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97743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3C9F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87E"/>
    <w:rsid w:val="00AA2CDA"/>
    <w:rsid w:val="00AA2E90"/>
    <w:rsid w:val="00AA52F6"/>
    <w:rsid w:val="00AA670B"/>
    <w:rsid w:val="00AA6A26"/>
    <w:rsid w:val="00AA6FEE"/>
    <w:rsid w:val="00AA7740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321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BC4"/>
    <w:rsid w:val="00B54E2D"/>
    <w:rsid w:val="00B55DE6"/>
    <w:rsid w:val="00B57303"/>
    <w:rsid w:val="00B57A29"/>
    <w:rsid w:val="00B57F17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80D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2F0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0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E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3606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0E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27F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24C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66F6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239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84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C2721B"/>
  <w15:docId w15:val="{53D0B417-027B-46B1-A35E-83A7F236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40DC8-E9C9-4E60-B9C5-B875A170A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2E472C-2FF0-486F-B4BE-8BCEC26A65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B06360F-9258-4B99-9394-1978128D73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41BEFB-D3C4-418A-889A-38E2A1F19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4</TotalTime>
  <Pages>1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7801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5</cp:revision>
  <cp:lastPrinted>2010-09-30T13:29:00Z</cp:lastPrinted>
  <dcterms:created xsi:type="dcterms:W3CDTF">2015-09-21T08:48:00Z</dcterms:created>
  <dcterms:modified xsi:type="dcterms:W3CDTF">2015-10-08T10:49:00Z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